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C6411" w14:textId="77777777" w:rsidR="00AE31F4" w:rsidRDefault="00AE31F4" w:rsidP="00AE31F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4301-0018/2022</w:t>
      </w:r>
    </w:p>
    <w:p w14:paraId="7D47CA32" w14:textId="77777777" w:rsidR="00AE31F4" w:rsidRDefault="00AE31F4" w:rsidP="00AE31F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2022-385</w:t>
      </w:r>
    </w:p>
    <w:p w14:paraId="4624E144" w14:textId="4ED5B43A" w:rsidR="00AE31F4" w:rsidRDefault="00AE31F4" w:rsidP="00AE31F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1E6CAE">
        <w:rPr>
          <w:rFonts w:cs="Arial"/>
          <w:sz w:val="20"/>
          <w:szCs w:val="20"/>
        </w:rPr>
        <w:t>21</w:t>
      </w:r>
      <w:bookmarkStart w:id="0" w:name="_GoBack"/>
      <w:bookmarkEnd w:id="0"/>
      <w:r>
        <w:rPr>
          <w:rFonts w:cs="Arial"/>
          <w:sz w:val="20"/>
          <w:szCs w:val="20"/>
        </w:rPr>
        <w:t>.12.2022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108D38E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8F350" w14:textId="77777777" w:rsidR="00AE31F4" w:rsidRDefault="00AE31F4">
      <w:r>
        <w:separator/>
      </w:r>
    </w:p>
  </w:endnote>
  <w:endnote w:type="continuationSeparator" w:id="0">
    <w:p w14:paraId="672A232D" w14:textId="77777777" w:rsidR="00AE31F4" w:rsidRDefault="00AE31F4">
      <w:r>
        <w:continuationSeparator/>
      </w:r>
    </w:p>
  </w:endnote>
  <w:endnote w:type="continuationNotice" w:id="1">
    <w:p w14:paraId="4A82B0EF" w14:textId="77777777" w:rsidR="00433D4A" w:rsidRDefault="00433D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AE31F4" w:rsidRPr="00001218" w:rsidRDefault="00AE31F4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AE31F4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AE31F4" w:rsidRPr="005A785E" w:rsidRDefault="00AE31F4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7B1BC96" w:rsidR="00AE31F4" w:rsidRPr="00A1445A" w:rsidRDefault="00AE31F4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AE31F4" w:rsidRPr="00FC6CF0" w:rsidRDefault="00AE31F4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F0EE1" w14:textId="77777777" w:rsidR="00AE31F4" w:rsidRDefault="00AE31F4">
      <w:r>
        <w:separator/>
      </w:r>
    </w:p>
  </w:footnote>
  <w:footnote w:type="continuationSeparator" w:id="0">
    <w:p w14:paraId="4B958946" w14:textId="77777777" w:rsidR="00AE31F4" w:rsidRDefault="00AE31F4">
      <w:r>
        <w:continuationSeparator/>
      </w:r>
    </w:p>
  </w:footnote>
  <w:footnote w:type="continuationNotice" w:id="1">
    <w:p w14:paraId="65F58AB9" w14:textId="77777777" w:rsidR="00433D4A" w:rsidRDefault="00433D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AE31F4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E31F4" w:rsidRPr="00A04B00" w:rsidRDefault="00AE31F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E31F4" w:rsidRPr="00A04B00" w:rsidRDefault="00AE31F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AE31F4" w:rsidRPr="00A04B00" w:rsidRDefault="00AE31F4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AE31F4" w:rsidRPr="00C0552D" w:rsidRDefault="00AE31F4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3E632B2" w14:textId="77777777" w:rsidR="00AE31F4" w:rsidRPr="00C0552D" w:rsidRDefault="00AE31F4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AE31F4" w:rsidRPr="00A1445A" w:rsidRDefault="00AE31F4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AE31F4" w:rsidRPr="00A1445A" w:rsidRDefault="00AE31F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AE31F4" w:rsidRPr="00A1445A" w:rsidRDefault="00AE31F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AE31F4" w:rsidRDefault="00AE31F4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AE31F4" w:rsidRPr="00A1445A" w:rsidRDefault="00AE31F4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AE31F4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11C841D" w:rsidR="00AE31F4" w:rsidRPr="00B84F6D" w:rsidRDefault="00AE31F4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AE31F4" w:rsidRPr="00A1445A" w:rsidRDefault="00AE31F4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AE31F4" w:rsidRPr="008E7AB1" w:rsidRDefault="00AE31F4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>
            <w:rPr>
              <w:rFonts w:cs="Arial"/>
              <w:sz w:val="16"/>
              <w:szCs w:val="16"/>
            </w:rPr>
            <w:t>2.07</w:t>
          </w:r>
        </w:p>
      </w:tc>
    </w:tr>
  </w:tbl>
  <w:p w14:paraId="25EF9CCB" w14:textId="77777777" w:rsidR="00AE31F4" w:rsidRPr="00FC6CF0" w:rsidRDefault="00AE31F4" w:rsidP="00001218">
    <w:pPr>
      <w:pStyle w:val="Glava"/>
      <w:rPr>
        <w:rFonts w:cs="Arial"/>
        <w:sz w:val="2"/>
        <w:szCs w:val="2"/>
      </w:rPr>
    </w:pPr>
  </w:p>
  <w:p w14:paraId="745EE79E" w14:textId="77777777" w:rsidR="00AE31F4" w:rsidRPr="00FC6CF0" w:rsidRDefault="00AE31F4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C6AD7"/>
    <w:rsid w:val="001D16E0"/>
    <w:rsid w:val="001D694D"/>
    <w:rsid w:val="001E6CAE"/>
    <w:rsid w:val="001F6F0F"/>
    <w:rsid w:val="0020233B"/>
    <w:rsid w:val="00204CC4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D4A"/>
    <w:rsid w:val="00434AD4"/>
    <w:rsid w:val="0043532D"/>
    <w:rsid w:val="00445049"/>
    <w:rsid w:val="004527D6"/>
    <w:rsid w:val="00455EB9"/>
    <w:rsid w:val="00456982"/>
    <w:rsid w:val="0047169D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E31F4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1A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2601F1-61BD-4431-A16B-7FBD89EA8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microsoft.com/office/infopath/2007/PartnerControls"/>
    <ds:schemaRef ds:uri="6a4cc071-bd85-44c5-acc7-68a9b922d49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E54A32B-56D0-462B-B672-AA54E7376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31</TotalTime>
  <Pages>1</Pages>
  <Words>105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27</cp:revision>
  <cp:lastPrinted>2016-06-20T06:30:00Z</cp:lastPrinted>
  <dcterms:created xsi:type="dcterms:W3CDTF">2018-07-24T11:47:00Z</dcterms:created>
  <dcterms:modified xsi:type="dcterms:W3CDTF">2022-12-21T08:47:00Z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